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35BB431D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233CAA">
        <w:rPr>
          <w:rFonts w:cs="Arial"/>
          <w:b/>
          <w:sz w:val="24"/>
          <w:szCs w:val="24"/>
        </w:rPr>
        <w:t>10</w:t>
      </w:r>
      <w:r w:rsidR="003B552C">
        <w:rPr>
          <w:rFonts w:cs="Arial"/>
          <w:b/>
          <w:sz w:val="24"/>
          <w:szCs w:val="24"/>
        </w:rPr>
        <w:t>1</w:t>
      </w:r>
      <w:r>
        <w:rPr>
          <w:b/>
          <w:i/>
          <w:sz w:val="28"/>
        </w:rPr>
        <w:tab/>
      </w:r>
      <w:r w:rsidR="005A797C" w:rsidRPr="005A797C">
        <w:rPr>
          <w:b/>
          <w:i/>
          <w:sz w:val="28"/>
        </w:rPr>
        <w:t>R5-236382</w:t>
      </w:r>
    </w:p>
    <w:p w14:paraId="4BD5D325" w14:textId="2D5816A7" w:rsidR="00E61721" w:rsidRPr="0022434D" w:rsidRDefault="003B552C" w:rsidP="002243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November 13rd – November 17th,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09317763" w:rsidR="00E61721" w:rsidRDefault="00855FB7" w:rsidP="005A797C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5A797C">
              <w:t>NR CA</w:t>
            </w:r>
            <w:r w:rsidR="008B061B">
              <w:t xml:space="preserve"> </w:t>
            </w:r>
            <w:r w:rsidR="005A797C">
              <w:t>2</w:t>
            </w:r>
            <w:r w:rsidR="008B061B">
              <w:t xml:space="preserve"> bands combos</w:t>
            </w:r>
            <w:r w:rsidR="005A797C">
              <w:t xml:space="preserve"> with n77C and n48B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06425020" w:rsidR="00E61721" w:rsidRDefault="00423F1D" w:rsidP="00233CAA">
            <w:pPr>
              <w:pStyle w:val="CRCoverPage"/>
              <w:spacing w:after="0"/>
              <w:ind w:left="100"/>
            </w:pPr>
            <w:r>
              <w:t>11</w:t>
            </w:r>
            <w:r w:rsidR="00C02C68">
              <w:t>-</w:t>
            </w:r>
            <w:r w:rsidR="008B061B">
              <w:t>1</w:t>
            </w:r>
            <w:r>
              <w:t>7</w:t>
            </w:r>
            <w:bookmarkStart w:id="1" w:name="_GoBack"/>
            <w:bookmarkEnd w:id="1"/>
            <w:r w:rsidR="00C02C68">
              <w:t>-202</w:t>
            </w:r>
            <w:r w:rsidR="00791759">
              <w:t>3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6001CB2C" w:rsidR="00E61721" w:rsidRDefault="008B06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 </w:t>
            </w: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17B828C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14B8FC6A" w:rsidR="00E61721" w:rsidRDefault="00233C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1B8F0120" w:rsidR="00E61721" w:rsidRPr="008B061B" w:rsidRDefault="00723BF0" w:rsidP="00723BF0">
            <w:pPr>
              <w:pStyle w:val="CRCoverPage"/>
              <w:spacing w:after="0"/>
            </w:pPr>
            <w:r>
              <w:t>CA_n2A-n77C, CA_n5A-n77C, CA_n66A-n77C, CA_n2A-n48B, CA_n5A-n48B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E76F42" w14:textId="77777777" w:rsidR="003A305A" w:rsidRDefault="003A305A">
      <w:pPr>
        <w:spacing w:after="0"/>
      </w:pPr>
      <w:r>
        <w:separator/>
      </w:r>
    </w:p>
  </w:endnote>
  <w:endnote w:type="continuationSeparator" w:id="0">
    <w:p w14:paraId="70536F25" w14:textId="77777777" w:rsidR="003A305A" w:rsidRDefault="003A30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108296" w14:textId="77777777" w:rsidR="003A305A" w:rsidRDefault="003A305A">
      <w:pPr>
        <w:spacing w:after="0"/>
      </w:pPr>
      <w:r>
        <w:separator/>
      </w:r>
    </w:p>
  </w:footnote>
  <w:footnote w:type="continuationSeparator" w:id="0">
    <w:p w14:paraId="31E7609E" w14:textId="77777777" w:rsidR="003A305A" w:rsidRDefault="003A30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65E7"/>
    <w:rsid w:val="000932D0"/>
    <w:rsid w:val="00093BDD"/>
    <w:rsid w:val="000946B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3CAA"/>
    <w:rsid w:val="002347A2"/>
    <w:rsid w:val="00243E1C"/>
    <w:rsid w:val="002451C9"/>
    <w:rsid w:val="0024670C"/>
    <w:rsid w:val="00246B77"/>
    <w:rsid w:val="00251602"/>
    <w:rsid w:val="002567DD"/>
    <w:rsid w:val="002576FD"/>
    <w:rsid w:val="002639E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6BB4"/>
    <w:rsid w:val="003903AA"/>
    <w:rsid w:val="003923CB"/>
    <w:rsid w:val="00395A78"/>
    <w:rsid w:val="00395F76"/>
    <w:rsid w:val="003A305A"/>
    <w:rsid w:val="003A4EF6"/>
    <w:rsid w:val="003A7FAE"/>
    <w:rsid w:val="003B081E"/>
    <w:rsid w:val="003B552C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3F1D"/>
    <w:rsid w:val="004251DB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A797C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401"/>
    <w:rsid w:val="006909F9"/>
    <w:rsid w:val="00692AEE"/>
    <w:rsid w:val="006936D0"/>
    <w:rsid w:val="00694E91"/>
    <w:rsid w:val="006A12FF"/>
    <w:rsid w:val="006A4A09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23BF0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061B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A3A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6665"/>
    <w:rsid w:val="00E3737A"/>
    <w:rsid w:val="00E37709"/>
    <w:rsid w:val="00E403D0"/>
    <w:rsid w:val="00E4726B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A87323-D63F-444D-AC06-4E6EE3872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4</cp:revision>
  <cp:lastPrinted>2020-02-05T15:54:00Z</cp:lastPrinted>
  <dcterms:created xsi:type="dcterms:W3CDTF">2023-10-31T20:22:00Z</dcterms:created>
  <dcterms:modified xsi:type="dcterms:W3CDTF">2023-11-17T18:22:00Z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